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7BE63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9D25B8">
        <w:rPr>
          <w:b/>
          <w:i/>
          <w:noProof/>
          <w:sz w:val="28"/>
        </w:rPr>
        <w:t>0455</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45600" w:rsidR="001E41F3" w:rsidRPr="00410371" w:rsidRDefault="00FC797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791F0A">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F3A1B" w:rsidR="001E41F3" w:rsidRPr="00410371" w:rsidRDefault="009D25B8" w:rsidP="00547111">
            <w:pPr>
              <w:pStyle w:val="CRCoverPage"/>
              <w:spacing w:after="0"/>
              <w:rPr>
                <w:noProof/>
              </w:rPr>
            </w:pPr>
            <w:bookmarkStart w:id="0" w:name="_GoBack"/>
            <w:bookmarkEnd w:id="0"/>
            <w:r>
              <w:rPr>
                <w:b/>
                <w:noProof/>
                <w:sz w:val="28"/>
              </w:rPr>
              <w:t>1701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FC7974"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FC797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05CBD" w:rsidR="001E41F3" w:rsidRDefault="00132822">
            <w:pPr>
              <w:pStyle w:val="CRCoverPage"/>
              <w:spacing w:after="0"/>
              <w:ind w:left="100"/>
              <w:rPr>
                <w:noProof/>
              </w:rPr>
            </w:pPr>
            <w:r w:rsidRPr="00132822">
              <w:rPr>
                <w:noProof/>
              </w:rPr>
              <w:t>Update text in permitted test setups for RRM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C797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FC7974">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18B2B" w:rsidR="001E41F3" w:rsidRDefault="00132822">
            <w:pPr>
              <w:pStyle w:val="CRCoverPage"/>
              <w:spacing w:after="0"/>
              <w:ind w:left="100"/>
              <w:rPr>
                <w:noProof/>
              </w:rPr>
            </w:pPr>
            <w:r>
              <w:rPr>
                <w:noProof/>
              </w:rPr>
              <w:t>The text in permitted test setups is not up to date with the latest agreements on measurement uncertainty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064B5" w:rsidR="001E41F3" w:rsidRDefault="00132822">
            <w:pPr>
              <w:pStyle w:val="CRCoverPage"/>
              <w:spacing w:after="0"/>
              <w:ind w:left="100"/>
              <w:rPr>
                <w:noProof/>
              </w:rPr>
            </w:pPr>
            <w:r>
              <w:rPr>
                <w:noProof/>
              </w:rPr>
              <w:t>Clause 7.1.3 has been updated based on the MU discussion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33A31" w:rsidR="001E41F3" w:rsidRDefault="00132822">
            <w:pPr>
              <w:pStyle w:val="CRCoverPage"/>
              <w:spacing w:after="0"/>
              <w:ind w:left="100"/>
              <w:rPr>
                <w:noProof/>
              </w:rPr>
            </w:pPr>
            <w:r>
              <w:rPr>
                <w:noProof/>
              </w:rPr>
              <w:t>TS 38.508-1 will not reflect the latest MU agreements for RRM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25D8C" w:rsidR="001E41F3" w:rsidRDefault="00132822">
            <w:pPr>
              <w:pStyle w:val="CRCoverPage"/>
              <w:spacing w:after="0"/>
              <w:ind w:left="100"/>
              <w:rPr>
                <w:noProof/>
              </w:rPr>
            </w:pPr>
            <w:r>
              <w:rPr>
                <w:noProof/>
              </w:rPr>
              <w:t>7.1.3.2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66474A2" w14:textId="77777777" w:rsidR="00132822" w:rsidRPr="00B4600B" w:rsidRDefault="00132822" w:rsidP="00132822">
      <w:pPr>
        <w:pStyle w:val="Heading4"/>
      </w:pPr>
      <w:bookmarkStart w:id="2" w:name="_Toc27749913"/>
      <w:r w:rsidRPr="00B4600B">
        <w:t>7.1.3.2</w:t>
      </w:r>
      <w:r w:rsidRPr="00B4600B">
        <w:tab/>
        <w:t>RRM baseline setup</w:t>
      </w:r>
      <w:bookmarkEnd w:id="2"/>
    </w:p>
    <w:p w14:paraId="46DB4344" w14:textId="77777777" w:rsidR="00132822" w:rsidRPr="00B4600B" w:rsidRDefault="00132822" w:rsidP="00132822">
      <w:pPr>
        <w:rPr>
          <w:lang w:eastAsia="ja-JP"/>
        </w:rPr>
      </w:pPr>
      <w:r w:rsidRPr="00B4600B">
        <w:rPr>
          <w:lang w:eastAsia="ja-JP"/>
        </w:rPr>
        <w:t>The RRM baseline setup shall fulfil the capabilities detailed in this section.</w:t>
      </w:r>
    </w:p>
    <w:p w14:paraId="64B06E6E" w14:textId="77777777" w:rsidR="00132822" w:rsidRPr="00B4600B" w:rsidRDefault="00132822" w:rsidP="00132822">
      <w:r w:rsidRPr="00B4600B">
        <w:t>The following permitted test setups are considered for OTA RRM testing:</w:t>
      </w:r>
    </w:p>
    <w:p w14:paraId="5F894CEC" w14:textId="77777777" w:rsidR="00132822" w:rsidRPr="00B4600B" w:rsidRDefault="00132822" w:rsidP="00132822">
      <w:pPr>
        <w:pStyle w:val="B1"/>
        <w:rPr>
          <w:lang w:eastAsia="ko-KR"/>
        </w:rPr>
      </w:pPr>
      <w:r w:rsidRPr="00B4600B">
        <w:rPr>
          <w:lang w:eastAsia="ko-KR"/>
        </w:rPr>
        <w:t>-</w:t>
      </w:r>
      <w:r w:rsidRPr="00B4600B">
        <w:rPr>
          <w:lang w:eastAsia="ko-KR"/>
        </w:rPr>
        <w:tab/>
        <w:t>DFF test setup as described in Clause B.2.2.</w:t>
      </w:r>
    </w:p>
    <w:p w14:paraId="3158E735" w14:textId="77777777" w:rsidR="00132822" w:rsidRPr="00B4600B" w:rsidRDefault="00132822" w:rsidP="00132822">
      <w:pPr>
        <w:pStyle w:val="B1"/>
        <w:rPr>
          <w:lang w:eastAsia="ko-KR"/>
        </w:rPr>
      </w:pPr>
      <w:r w:rsidRPr="00B4600B">
        <w:rPr>
          <w:lang w:eastAsia="x-none"/>
        </w:rPr>
        <w:t>-</w:t>
      </w:r>
      <w:r w:rsidRPr="00B4600B">
        <w:rPr>
          <w:lang w:eastAsia="x-none"/>
        </w:rPr>
        <w:tab/>
        <w:t xml:space="preserve">Simplified </w:t>
      </w:r>
      <w:r w:rsidRPr="00B4600B">
        <w:rPr>
          <w:lang w:eastAsia="ko-KR"/>
        </w:rPr>
        <w:t>DFF test setup as described in Clause B.2.3.</w:t>
      </w:r>
    </w:p>
    <w:p w14:paraId="3AAA9E31" w14:textId="77777777" w:rsidR="00132822" w:rsidRPr="00B4600B" w:rsidRDefault="00132822" w:rsidP="00132822">
      <w:pPr>
        <w:pStyle w:val="B1"/>
        <w:rPr>
          <w:lang w:eastAsia="ko-KR"/>
        </w:rPr>
      </w:pPr>
      <w:r w:rsidRPr="00B4600B">
        <w:rPr>
          <w:lang w:eastAsia="ko-KR"/>
        </w:rPr>
        <w:t>-</w:t>
      </w:r>
      <w:r w:rsidRPr="00B4600B">
        <w:rPr>
          <w:lang w:eastAsia="ko-KR"/>
        </w:rPr>
        <w:tab/>
        <w:t>IFF test setup as described in Clause B.2.4.</w:t>
      </w:r>
    </w:p>
    <w:p w14:paraId="3E8391A5" w14:textId="77777777" w:rsidR="00132822" w:rsidRPr="00B4600B" w:rsidRDefault="00132822" w:rsidP="00132822">
      <w:pPr>
        <w:pStyle w:val="B1"/>
        <w:rPr>
          <w:lang w:eastAsia="ja-JP"/>
        </w:rPr>
      </w:pPr>
      <w:r w:rsidRPr="00B4600B">
        <w:rPr>
          <w:lang w:eastAsia="ko-KR"/>
        </w:rPr>
        <w:t>-</w:t>
      </w:r>
      <w:r w:rsidRPr="00B4600B">
        <w:rPr>
          <w:lang w:eastAsia="ko-KR"/>
        </w:rPr>
        <w:tab/>
        <w:t>Enhanced IFF test setup based in the IFF test setup described in Clause B.2.4, with the enhancements described in this clause.</w:t>
      </w:r>
    </w:p>
    <w:p w14:paraId="58774A98" w14:textId="77777777" w:rsidR="00132822" w:rsidRPr="00B4600B" w:rsidRDefault="00132822" w:rsidP="00132822">
      <w:pPr>
        <w:pStyle w:val="B1"/>
        <w:rPr>
          <w:lang w:eastAsia="ko-KR"/>
        </w:rPr>
      </w:pPr>
      <w:r w:rsidRPr="00B4600B">
        <w:rPr>
          <w:lang w:eastAsia="ko-KR"/>
        </w:rPr>
        <w:t>-</w:t>
      </w:r>
      <w:r w:rsidRPr="00B4600B">
        <w:rPr>
          <w:lang w:eastAsia="ko-KR"/>
        </w:rPr>
        <w:tab/>
      </w:r>
      <w:r w:rsidRPr="00B4600B">
        <w:rPr>
          <w:lang w:eastAsia="ja-JP"/>
        </w:rPr>
        <w:t xml:space="preserve">IFF+DFF Hybrid </w:t>
      </w:r>
      <w:proofErr w:type="spellStart"/>
      <w:r w:rsidRPr="00B4600B">
        <w:rPr>
          <w:lang w:eastAsia="ja-JP"/>
        </w:rPr>
        <w:t>teset</w:t>
      </w:r>
      <w:proofErr w:type="spellEnd"/>
      <w:r w:rsidRPr="00B4600B">
        <w:rPr>
          <w:lang w:eastAsia="ja-JP"/>
        </w:rPr>
        <w:t xml:space="preserve"> setup as</w:t>
      </w:r>
      <w:r w:rsidRPr="00B4600B">
        <w:rPr>
          <w:lang w:eastAsia="ko-KR"/>
        </w:rPr>
        <w:t xml:space="preserve"> described in Clause B.2.</w:t>
      </w:r>
      <w:r w:rsidRPr="00B4600B">
        <w:rPr>
          <w:lang w:eastAsia="ja-JP"/>
        </w:rPr>
        <w:t xml:space="preserve">2 for DFF </w:t>
      </w:r>
      <w:proofErr w:type="spellStart"/>
      <w:r w:rsidRPr="00B4600B">
        <w:rPr>
          <w:lang w:eastAsia="ja-JP"/>
        </w:rPr>
        <w:t>TRxP</w:t>
      </w:r>
      <w:proofErr w:type="spellEnd"/>
      <w:r w:rsidRPr="00B4600B">
        <w:rPr>
          <w:lang w:eastAsia="ja-JP"/>
        </w:rPr>
        <w:t xml:space="preserve">(s) and B2.4 for IFF </w:t>
      </w:r>
      <w:proofErr w:type="spellStart"/>
      <w:r w:rsidRPr="00B4600B">
        <w:rPr>
          <w:lang w:eastAsia="ja-JP"/>
        </w:rPr>
        <w:t>TRxP</w:t>
      </w:r>
      <w:proofErr w:type="spellEnd"/>
      <w:r w:rsidRPr="00B4600B">
        <w:rPr>
          <w:lang w:eastAsia="ja-JP"/>
        </w:rPr>
        <w:t>(s)</w:t>
      </w:r>
      <w:r w:rsidRPr="00B4600B">
        <w:rPr>
          <w:lang w:eastAsia="ko-KR"/>
        </w:rPr>
        <w:t>, with the enhancements described in this clause.</w:t>
      </w:r>
    </w:p>
    <w:p w14:paraId="73759962" w14:textId="77777777" w:rsidR="00132822" w:rsidRPr="00B4600B" w:rsidRDefault="00132822" w:rsidP="00132822">
      <w:pPr>
        <w:pStyle w:val="Heading5"/>
        <w:rPr>
          <w:lang w:eastAsia="ja-JP"/>
        </w:rPr>
      </w:pPr>
      <w:bookmarkStart w:id="3" w:name="_Toc27749914"/>
      <w:r w:rsidRPr="00B4600B">
        <w:rPr>
          <w:lang w:eastAsia="ja-JP"/>
        </w:rPr>
        <w:t>7.1.3.2.1</w:t>
      </w:r>
      <w:r w:rsidRPr="00B4600B">
        <w:rPr>
          <w:lang w:eastAsia="ja-JP"/>
        </w:rPr>
        <w:tab/>
        <w:t>General description</w:t>
      </w:r>
      <w:bookmarkEnd w:id="3"/>
    </w:p>
    <w:p w14:paraId="018A4196" w14:textId="77777777" w:rsidR="00132822" w:rsidRPr="00B4600B" w:rsidRDefault="00132822" w:rsidP="00132822">
      <w:proofErr w:type="spellStart"/>
      <w:r w:rsidRPr="00B4600B">
        <w:t>TRxPs</w:t>
      </w:r>
      <w:proofErr w:type="spellEnd"/>
      <w:r w:rsidRPr="00B4600B">
        <w:t xml:space="preserve"> and Cells:</w:t>
      </w:r>
    </w:p>
    <w:p w14:paraId="3002CA12" w14:textId="77777777" w:rsidR="00132822" w:rsidRPr="00B4600B" w:rsidRDefault="00132822" w:rsidP="00132822">
      <w:pPr>
        <w:pStyle w:val="B1"/>
        <w:rPr>
          <w:lang w:eastAsia="ko-KR"/>
        </w:rPr>
      </w:pPr>
      <w:r w:rsidRPr="00B4600B">
        <w:rPr>
          <w:lang w:eastAsia="ko-KR"/>
        </w:rPr>
        <w:t>-</w:t>
      </w:r>
      <w:r w:rsidRPr="00B4600B">
        <w:rPr>
          <w:lang w:eastAsia="ko-KR"/>
        </w:rPr>
        <w:tab/>
        <w:t xml:space="preserve">Up to 2 NR transmission reception points </w:t>
      </w:r>
      <w:proofErr w:type="spellStart"/>
      <w:r w:rsidRPr="00B4600B">
        <w:rPr>
          <w:lang w:eastAsia="ko-KR"/>
        </w:rPr>
        <w:t>TRxPs</w:t>
      </w:r>
      <w:proofErr w:type="spellEnd"/>
      <w:r w:rsidRPr="00B4600B">
        <w:rPr>
          <w:lang w:eastAsia="ko-KR"/>
        </w:rPr>
        <w:t xml:space="preserve"> are emulated.</w:t>
      </w:r>
    </w:p>
    <w:p w14:paraId="760EDF51" w14:textId="77777777" w:rsidR="00132822" w:rsidRPr="00B4600B" w:rsidRDefault="00132822" w:rsidP="00132822">
      <w:r w:rsidRPr="00B4600B">
        <w:t>Support of interworking scenarios</w:t>
      </w:r>
    </w:p>
    <w:p w14:paraId="339A1668" w14:textId="77777777" w:rsidR="00132822" w:rsidRPr="00B4600B" w:rsidRDefault="00132822" w:rsidP="00132822">
      <w:pPr>
        <w:pStyle w:val="B1"/>
        <w:rPr>
          <w:lang w:eastAsia="ko-KR"/>
        </w:rPr>
      </w:pPr>
      <w:r w:rsidRPr="00B4600B">
        <w:t>-</w:t>
      </w:r>
      <w:r w:rsidRPr="00B4600B">
        <w:rPr>
          <w:lang w:eastAsia="ko-KR"/>
        </w:rPr>
        <w:tab/>
        <w:t>For test scenarios involving both, LTE and NR FR2 carriers, the test setup shall be capable to provide LTE link to the DUT. The emulated LTE cell provides a stable LTE signal without precise propagation modelling or path loss control between it and the DUT. No performance verification for and relative to LTE carriers is supported.</w:t>
      </w:r>
    </w:p>
    <w:p w14:paraId="395A6C46" w14:textId="77777777" w:rsidR="00132822" w:rsidRPr="00B4600B" w:rsidRDefault="00132822" w:rsidP="00132822">
      <w:pPr>
        <w:pStyle w:val="B1"/>
        <w:rPr>
          <w:lang w:eastAsia="ko-KR"/>
        </w:rPr>
      </w:pPr>
      <w:r w:rsidRPr="00B4600B">
        <w:rPr>
          <w:lang w:eastAsia="ko-KR"/>
        </w:rPr>
        <w:t>-</w:t>
      </w:r>
      <w:r w:rsidRPr="00B4600B">
        <w:rPr>
          <w:lang w:eastAsia="ko-KR"/>
        </w:rPr>
        <w:tab/>
        <w:t>For test scenarios involving both, NR FR1 and NR FR2 carriers, the test setup shall be capable to provide NR FR1 link to the DUT. The NR FR1 link has a stable and noise-free signal without precise path loss or polarization control. No performance verification for and relative to NR FR1 carriers is supported.</w:t>
      </w:r>
    </w:p>
    <w:p w14:paraId="5CF880C3" w14:textId="77777777" w:rsidR="00132822" w:rsidRPr="00B4600B" w:rsidRDefault="00132822" w:rsidP="00132822">
      <w:pPr>
        <w:rPr>
          <w:lang w:eastAsia="x-none"/>
        </w:rPr>
      </w:pPr>
      <w:r w:rsidRPr="00B4600B">
        <w:rPr>
          <w:lang w:eastAsia="x-none"/>
        </w:rPr>
        <w:t xml:space="preserve">Antennas, polarization, simultaneously active </w:t>
      </w:r>
      <w:proofErr w:type="spellStart"/>
      <w:r w:rsidRPr="00B4600B">
        <w:rPr>
          <w:lang w:eastAsia="x-none"/>
        </w:rPr>
        <w:t>AoAs</w:t>
      </w:r>
      <w:proofErr w:type="spellEnd"/>
      <w:r w:rsidRPr="00B4600B">
        <w:rPr>
          <w:lang w:eastAsia="x-none"/>
        </w:rPr>
        <w:t>:</w:t>
      </w:r>
    </w:p>
    <w:p w14:paraId="44708FAF" w14:textId="77777777" w:rsidR="00132822" w:rsidRPr="00B4600B" w:rsidRDefault="00132822" w:rsidP="00132822">
      <w:pPr>
        <w:pStyle w:val="B1"/>
      </w:pPr>
      <w:r w:rsidRPr="00B4600B">
        <w:t>-</w:t>
      </w:r>
      <w:r w:rsidRPr="00B4600B">
        <w:tab/>
        <w:t xml:space="preserve">N dual-polarized antennas transmitting the signals from the emulated </w:t>
      </w:r>
      <w:proofErr w:type="spellStart"/>
      <w:r w:rsidRPr="00B4600B">
        <w:t>gNB</w:t>
      </w:r>
      <w:proofErr w:type="spellEnd"/>
      <w:r w:rsidRPr="00B4600B">
        <w:t xml:space="preserve"> sources to the DUT.</w:t>
      </w:r>
    </w:p>
    <w:p w14:paraId="2D44F40F" w14:textId="77777777" w:rsidR="00132822" w:rsidRPr="00B4600B" w:rsidRDefault="00132822" w:rsidP="00132822">
      <w:pPr>
        <w:pStyle w:val="B1"/>
      </w:pPr>
      <w:r w:rsidRPr="00B4600B">
        <w:t>-</w:t>
      </w:r>
      <w:r w:rsidRPr="00B4600B">
        <w:tab/>
        <w:t>The antennas transmit into the test zone in such a way that signal polarization does not prevent the DUT receiving a consistent, predictable power level.</w:t>
      </w:r>
    </w:p>
    <w:p w14:paraId="4953A1DD" w14:textId="77777777" w:rsidR="00132822" w:rsidRPr="00B4600B" w:rsidRDefault="00132822" w:rsidP="00132822">
      <w:pPr>
        <w:pStyle w:val="B1"/>
      </w:pPr>
      <w:r w:rsidRPr="00B4600B">
        <w:t>-</w:t>
      </w:r>
      <w:r w:rsidRPr="00B4600B">
        <w:tab/>
        <w:t xml:space="preserve">N ≥ </w:t>
      </w:r>
      <w:proofErr w:type="spellStart"/>
      <w:r w:rsidRPr="00B4600B">
        <w:t>N</w:t>
      </w:r>
      <w:r w:rsidRPr="00B4600B">
        <w:rPr>
          <w:vertAlign w:val="subscript"/>
        </w:rPr>
        <w:t>MAX_AoAs</w:t>
      </w:r>
      <w:proofErr w:type="spellEnd"/>
      <w:r w:rsidRPr="00B4600B">
        <w:t xml:space="preserve">, where </w:t>
      </w:r>
      <w:proofErr w:type="spellStart"/>
      <w:r w:rsidRPr="00B4600B">
        <w:t>N</w:t>
      </w:r>
      <w:r w:rsidRPr="00B4600B">
        <w:rPr>
          <w:vertAlign w:val="subscript"/>
        </w:rPr>
        <w:t>MAX_AoAs</w:t>
      </w:r>
      <w:proofErr w:type="spellEnd"/>
      <w:r w:rsidRPr="00B4600B">
        <w:t xml:space="preserve"> is the maximum number of simultaneously active (emulating signal) angles of arrival </w:t>
      </w:r>
      <w:proofErr w:type="spellStart"/>
      <w:r w:rsidRPr="00B4600B">
        <w:t>AoAs</w:t>
      </w:r>
      <w:proofErr w:type="spellEnd"/>
      <w:r w:rsidRPr="00B4600B">
        <w:t xml:space="preserve">. The </w:t>
      </w:r>
      <w:proofErr w:type="spellStart"/>
      <w:r w:rsidRPr="00B4600B">
        <w:t>N</w:t>
      </w:r>
      <w:r w:rsidRPr="00B4600B">
        <w:rPr>
          <w:vertAlign w:val="subscript"/>
        </w:rPr>
        <w:t>MAX_AoAs</w:t>
      </w:r>
      <w:proofErr w:type="spellEnd"/>
      <w:r w:rsidRPr="00B4600B">
        <w:t xml:space="preserve"> for the different permitted test methods is:</w:t>
      </w:r>
    </w:p>
    <w:p w14:paraId="287580E4" w14:textId="77777777" w:rsidR="00132822" w:rsidRPr="00B4600B" w:rsidRDefault="00132822" w:rsidP="00132822">
      <w:pPr>
        <w:pStyle w:val="B2"/>
      </w:pPr>
      <w:r w:rsidRPr="00B4600B">
        <w:t>-</w:t>
      </w:r>
      <w:r w:rsidRPr="00B4600B">
        <w:tab/>
        <w:t xml:space="preserve">For UE RRM baseline measurement setup based on DFF, the supported </w:t>
      </w:r>
      <w:proofErr w:type="spellStart"/>
      <w:r w:rsidRPr="00B4600B">
        <w:t>N</w:t>
      </w:r>
      <w:r w:rsidRPr="00B4600B">
        <w:rPr>
          <w:vertAlign w:val="subscript"/>
        </w:rPr>
        <w:t>MAX_AoAs</w:t>
      </w:r>
      <w:proofErr w:type="spellEnd"/>
      <w:r w:rsidRPr="00B4600B">
        <w:t xml:space="preserve"> = 2.</w:t>
      </w:r>
    </w:p>
    <w:p w14:paraId="3EDE69FE" w14:textId="77777777" w:rsidR="00132822" w:rsidRPr="00B4600B" w:rsidRDefault="00132822" w:rsidP="00132822">
      <w:pPr>
        <w:pStyle w:val="B2"/>
      </w:pPr>
      <w:r w:rsidRPr="00B4600B">
        <w:t>-</w:t>
      </w:r>
      <w:r w:rsidRPr="00B4600B">
        <w:tab/>
        <w:t xml:space="preserve">For UE RRM baseline measurement setup based on simplified DFF, the supported </w:t>
      </w:r>
      <w:proofErr w:type="spellStart"/>
      <w:r w:rsidRPr="00B4600B">
        <w:t>N</w:t>
      </w:r>
      <w:r w:rsidRPr="00B4600B">
        <w:rPr>
          <w:vertAlign w:val="subscript"/>
        </w:rPr>
        <w:t>MAX_AoAs</w:t>
      </w:r>
      <w:proofErr w:type="spellEnd"/>
      <w:r w:rsidRPr="00B4600B">
        <w:t xml:space="preserve"> = 1.</w:t>
      </w:r>
    </w:p>
    <w:p w14:paraId="759513D4" w14:textId="77777777" w:rsidR="00132822" w:rsidRPr="00B4600B" w:rsidRDefault="00132822" w:rsidP="00132822">
      <w:pPr>
        <w:pStyle w:val="B2"/>
      </w:pPr>
      <w:r w:rsidRPr="00B4600B">
        <w:t>-</w:t>
      </w:r>
      <w:r w:rsidRPr="00B4600B">
        <w:tab/>
        <w:t xml:space="preserve">For UE RRM baseline measurement setup based on IFF, the supported </w:t>
      </w:r>
      <w:proofErr w:type="spellStart"/>
      <w:r w:rsidRPr="00B4600B">
        <w:t>N</w:t>
      </w:r>
      <w:r w:rsidRPr="00B4600B">
        <w:rPr>
          <w:vertAlign w:val="subscript"/>
        </w:rPr>
        <w:t>MAX_AoAs</w:t>
      </w:r>
      <w:proofErr w:type="spellEnd"/>
      <w:r w:rsidRPr="00B4600B">
        <w:t xml:space="preserve"> = 1.</w:t>
      </w:r>
    </w:p>
    <w:p w14:paraId="7326B50F" w14:textId="77777777" w:rsidR="00132822" w:rsidRPr="00B4600B" w:rsidRDefault="00132822" w:rsidP="00132822">
      <w:pPr>
        <w:pStyle w:val="B2"/>
        <w:rPr>
          <w:lang w:eastAsia="ja-JP"/>
        </w:rPr>
      </w:pPr>
      <w:r w:rsidRPr="00B4600B">
        <w:t>-</w:t>
      </w:r>
      <w:r w:rsidRPr="00B4600B">
        <w:tab/>
        <w:t xml:space="preserve">For UE RRM baseline measurement setup based on enhanced IFF, the supported </w:t>
      </w:r>
      <w:proofErr w:type="spellStart"/>
      <w:r w:rsidRPr="00B4600B">
        <w:t>N</w:t>
      </w:r>
      <w:r w:rsidRPr="00B4600B">
        <w:rPr>
          <w:vertAlign w:val="subscript"/>
        </w:rPr>
        <w:t>MAX_AoAs</w:t>
      </w:r>
      <w:proofErr w:type="spellEnd"/>
      <w:r w:rsidRPr="00B4600B">
        <w:t xml:space="preserve"> = 2.</w:t>
      </w:r>
    </w:p>
    <w:p w14:paraId="2EFCE2D5" w14:textId="77777777" w:rsidR="00132822" w:rsidRPr="00B4600B" w:rsidRDefault="00132822" w:rsidP="00132822">
      <w:pPr>
        <w:pStyle w:val="B2"/>
      </w:pPr>
      <w:r w:rsidRPr="00B4600B">
        <w:t>-</w:t>
      </w:r>
      <w:r w:rsidRPr="00B4600B">
        <w:tab/>
        <w:t>For UE RRM baseline measurement setup based on IFF</w:t>
      </w:r>
      <w:r w:rsidRPr="00B4600B">
        <w:rPr>
          <w:lang w:eastAsia="ja-JP"/>
        </w:rPr>
        <w:t>+DFF</w:t>
      </w:r>
      <w:r w:rsidRPr="00B4600B">
        <w:t xml:space="preserve">, the supported </w:t>
      </w:r>
      <w:proofErr w:type="spellStart"/>
      <w:r w:rsidRPr="00B4600B">
        <w:t>N</w:t>
      </w:r>
      <w:r w:rsidRPr="00B4600B">
        <w:rPr>
          <w:vertAlign w:val="subscript"/>
        </w:rPr>
        <w:t>MAX_AoAs</w:t>
      </w:r>
      <w:proofErr w:type="spellEnd"/>
      <w:r w:rsidRPr="00B4600B">
        <w:t xml:space="preserve"> = 2.</w:t>
      </w:r>
    </w:p>
    <w:p w14:paraId="3696CBE3" w14:textId="77777777" w:rsidR="00132822" w:rsidRPr="00B4600B" w:rsidRDefault="00132822" w:rsidP="00132822">
      <w:r w:rsidRPr="00B4600B">
        <w:t>Angular Relationship:</w:t>
      </w:r>
    </w:p>
    <w:p w14:paraId="52189A62" w14:textId="77777777" w:rsidR="00132822" w:rsidRPr="00B4600B" w:rsidRDefault="00132822" w:rsidP="00132822">
      <w:pPr>
        <w:pStyle w:val="B1"/>
      </w:pPr>
      <w:r w:rsidRPr="00B4600B">
        <w:t>-</w:t>
      </w:r>
      <w:r w:rsidRPr="00B4600B">
        <w:tab/>
        <w:t>A positioning system such that an angular relationship with two axes of freedom is provided between the DUT and the test system antennas (or the setup should provide equivalent functionality).</w:t>
      </w:r>
    </w:p>
    <w:p w14:paraId="14E7700E" w14:textId="77777777" w:rsidR="00132822" w:rsidRPr="00B4600B" w:rsidRDefault="00132822" w:rsidP="00132822">
      <w:pPr>
        <w:pStyle w:val="B1"/>
      </w:pPr>
      <w:r w:rsidRPr="00B4600B">
        <w:t>-</w:t>
      </w:r>
      <w:r w:rsidRPr="00B4600B">
        <w:tab/>
        <w:t xml:space="preserve">For </w:t>
      </w:r>
      <w:proofErr w:type="spellStart"/>
      <w:r w:rsidRPr="00B4600B">
        <w:t>N</w:t>
      </w:r>
      <w:r w:rsidRPr="00B4600B">
        <w:rPr>
          <w:vertAlign w:val="subscript"/>
        </w:rPr>
        <w:t>MAX_AoAs</w:t>
      </w:r>
      <w:proofErr w:type="spellEnd"/>
      <w:r w:rsidRPr="00B4600B">
        <w:t xml:space="preserve"> = 2 the setup shall enable following relative angular relationships between the </w:t>
      </w:r>
      <w:proofErr w:type="spellStart"/>
      <w:r w:rsidRPr="00B4600B">
        <w:t>N</w:t>
      </w:r>
      <w:r w:rsidRPr="00B4600B">
        <w:rPr>
          <w:vertAlign w:val="subscript"/>
        </w:rPr>
        <w:t>MAX_AoAs</w:t>
      </w:r>
      <w:proofErr w:type="spellEnd"/>
      <w:r w:rsidRPr="00B4600B">
        <w:t xml:space="preserve"> simultaneously active </w:t>
      </w:r>
      <w:proofErr w:type="spellStart"/>
      <w:r w:rsidRPr="00B4600B">
        <w:t>AoAs</w:t>
      </w:r>
      <w:proofErr w:type="spellEnd"/>
      <w:r w:rsidRPr="00B4600B">
        <w:t>: 30°, 60°, 90°, 120° and 150°.</w:t>
      </w:r>
    </w:p>
    <w:p w14:paraId="0DC28362" w14:textId="77777777" w:rsidR="00132822" w:rsidRPr="00B4600B" w:rsidRDefault="00132822" w:rsidP="00132822">
      <w:pPr>
        <w:pStyle w:val="B1"/>
      </w:pPr>
      <w:r w:rsidRPr="00B4600B">
        <w:t>-</w:t>
      </w:r>
      <w:r w:rsidRPr="00B4600B">
        <w:tab/>
        <w:t xml:space="preserve">For single active probe scenarios, in case that step change of </w:t>
      </w:r>
      <w:proofErr w:type="spellStart"/>
      <w:r w:rsidRPr="00B4600B">
        <w:t>AoA</w:t>
      </w:r>
      <w:proofErr w:type="spellEnd"/>
      <w:r w:rsidRPr="00B4600B">
        <w:t xml:space="preserve"> is required, the setup shall enable following relative angular change between initial and target </w:t>
      </w:r>
      <w:proofErr w:type="spellStart"/>
      <w:r w:rsidRPr="00B4600B">
        <w:t>AoA</w:t>
      </w:r>
      <w:proofErr w:type="spellEnd"/>
      <w:r w:rsidRPr="00B4600B">
        <w:t>: 30°, 60°, 90°, 120° and 150°.</w:t>
      </w:r>
    </w:p>
    <w:p w14:paraId="7A370636" w14:textId="77777777" w:rsidR="00132822" w:rsidRPr="00B4600B" w:rsidRDefault="00132822" w:rsidP="00132822">
      <w:r w:rsidRPr="00B4600B">
        <w:lastRenderedPageBreak/>
        <w:t xml:space="preserve">Wanted and noise (AWGN) signals can be transmitted from one or both active probes. Test description will define the exact signal/noise/SNR/SINR level per </w:t>
      </w:r>
      <w:proofErr w:type="spellStart"/>
      <w:r w:rsidRPr="00B4600B">
        <w:t>TRxP</w:t>
      </w:r>
      <w:proofErr w:type="spellEnd"/>
      <w:r w:rsidRPr="00B4600B">
        <w:t xml:space="preserve"> at the reference point.</w:t>
      </w:r>
    </w:p>
    <w:p w14:paraId="2BF64DFD" w14:textId="77777777" w:rsidR="00132822" w:rsidRPr="00B4600B" w:rsidRDefault="00132822" w:rsidP="00132822">
      <w:r w:rsidRPr="00B4600B">
        <w:t>Multiple DL transmission antenna ports:</w:t>
      </w:r>
    </w:p>
    <w:p w14:paraId="231AACDE" w14:textId="77777777" w:rsidR="00132822" w:rsidRPr="00B4600B" w:rsidRDefault="00132822" w:rsidP="00132822">
      <w:pPr>
        <w:pStyle w:val="B1"/>
        <w:rPr>
          <w:lang w:eastAsia="ja-JP"/>
        </w:rPr>
      </w:pPr>
      <w:r w:rsidRPr="00B4600B">
        <w:t>-</w:t>
      </w:r>
      <w:r w:rsidRPr="00B4600B">
        <w:rPr>
          <w:rStyle w:val="B1Char"/>
        </w:rPr>
        <w:tab/>
        <w:t>In case of multiple DL transmission antenna ports are required for RRM testing, the different antenna ports are mapped to different polarizations.</w:t>
      </w:r>
    </w:p>
    <w:p w14:paraId="51667ED7" w14:textId="77777777" w:rsidR="00132822" w:rsidRPr="00B4600B" w:rsidRDefault="00132822" w:rsidP="00132822">
      <w:r w:rsidRPr="00B4600B">
        <w:t>Measurement Uncertainty:</w:t>
      </w:r>
    </w:p>
    <w:p w14:paraId="641CCECD" w14:textId="77777777" w:rsidR="00132822" w:rsidRPr="00B4600B" w:rsidRDefault="00132822" w:rsidP="00132822">
      <w:pPr>
        <w:pStyle w:val="B1"/>
        <w:rPr>
          <w:rStyle w:val="B1Char"/>
        </w:rPr>
      </w:pPr>
      <w:r w:rsidRPr="00B4600B">
        <w:t>-</w:t>
      </w:r>
      <w:r w:rsidRPr="00B4600B">
        <w:rPr>
          <w:rStyle w:val="B1Char"/>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14:paraId="4036805D" w14:textId="77777777" w:rsidR="00132822" w:rsidRPr="00B4600B" w:rsidRDefault="00132822" w:rsidP="00132822">
      <w:pPr>
        <w:pStyle w:val="Heading5"/>
        <w:rPr>
          <w:lang w:eastAsia="ja-JP"/>
        </w:rPr>
      </w:pPr>
      <w:bookmarkStart w:id="4" w:name="_Toc27749915"/>
      <w:r w:rsidRPr="00B4600B">
        <w:rPr>
          <w:lang w:eastAsia="ja-JP"/>
        </w:rPr>
        <w:t>7.1.3.2.2</w:t>
      </w:r>
      <w:r w:rsidRPr="00B4600B">
        <w:rPr>
          <w:lang w:eastAsia="ja-JP"/>
        </w:rPr>
        <w:tab/>
        <w:t>Applicability criteria</w:t>
      </w:r>
      <w:bookmarkEnd w:id="4"/>
    </w:p>
    <w:p w14:paraId="05E74D39" w14:textId="77777777" w:rsidR="00132822" w:rsidRPr="00B4600B" w:rsidRDefault="00132822" w:rsidP="00132822">
      <w:r w:rsidRPr="00B4600B">
        <w:t>The applicability criteria for the RRM measurement setup based on DFF is described in B.2.2.1.</w:t>
      </w:r>
    </w:p>
    <w:p w14:paraId="158A4A98" w14:textId="77777777" w:rsidR="00132822" w:rsidRPr="00B4600B" w:rsidRDefault="00132822" w:rsidP="00132822">
      <w:r w:rsidRPr="00B4600B">
        <w:t>The applicability criteria for the RRM measurement setup based on simplified DFF is described in B.2.3.1.</w:t>
      </w:r>
    </w:p>
    <w:p w14:paraId="755C563F" w14:textId="77777777" w:rsidR="00132822" w:rsidRPr="00B4600B" w:rsidRDefault="00132822" w:rsidP="00132822">
      <w:r w:rsidRPr="00B4600B">
        <w:t>The applicability criteria for the RRM measurement setup based on IFF is described in B.2.4.1.</w:t>
      </w:r>
    </w:p>
    <w:p w14:paraId="7265B575" w14:textId="77777777" w:rsidR="00132822" w:rsidRPr="00B4600B" w:rsidRDefault="00132822" w:rsidP="00132822">
      <w:pPr>
        <w:rPr>
          <w:lang w:eastAsia="ja-JP"/>
        </w:rPr>
      </w:pPr>
      <w:r w:rsidRPr="00B4600B">
        <w:t>The applicability criteria for the RRM measurement setup based on enhanced IFF is described in B.2.4.1:</w:t>
      </w:r>
    </w:p>
    <w:p w14:paraId="42EF2C09" w14:textId="77777777" w:rsidR="00132822" w:rsidRPr="00B4600B" w:rsidRDefault="00132822" w:rsidP="00132822">
      <w:r w:rsidRPr="00B4600B">
        <w:t xml:space="preserve">The applicability criteria for the RRM measurement setup based on </w:t>
      </w:r>
      <w:r w:rsidRPr="00B4600B">
        <w:rPr>
          <w:lang w:eastAsia="ja-JP"/>
        </w:rPr>
        <w:t>IFF+DFF follows DFF as</w:t>
      </w:r>
      <w:r w:rsidRPr="00B4600B">
        <w:t xml:space="preserve"> described in B.2.</w:t>
      </w:r>
      <w:r w:rsidRPr="00B4600B">
        <w:rPr>
          <w:lang w:eastAsia="ja-JP"/>
        </w:rPr>
        <w:t>2.1</w:t>
      </w:r>
      <w:r w:rsidRPr="00B4600B">
        <w:t>:</w:t>
      </w:r>
    </w:p>
    <w:p w14:paraId="6C7929B6" w14:textId="77777777" w:rsidR="00132822" w:rsidRPr="00B4600B" w:rsidRDefault="00132822" w:rsidP="00132822">
      <w:pPr>
        <w:pStyle w:val="Heading5"/>
        <w:rPr>
          <w:lang w:eastAsia="ja-JP"/>
        </w:rPr>
      </w:pPr>
      <w:bookmarkStart w:id="5" w:name="_Toc27749916"/>
      <w:r w:rsidRPr="00B4600B">
        <w:rPr>
          <w:lang w:eastAsia="ja-JP"/>
        </w:rPr>
        <w:t>7.1.3.2.3</w:t>
      </w:r>
      <w:r w:rsidRPr="00B4600B">
        <w:rPr>
          <w:lang w:eastAsia="ja-JP"/>
        </w:rPr>
        <w:tab/>
        <w:t>Measurement distance and quiet zone</w:t>
      </w:r>
      <w:bookmarkEnd w:id="5"/>
    </w:p>
    <w:p w14:paraId="7F422027" w14:textId="77777777" w:rsidR="00132822" w:rsidRPr="00B4600B" w:rsidRDefault="00132822" w:rsidP="00132822">
      <w:r w:rsidRPr="00B4600B">
        <w:t>For RRM baseline measurement setup based on DFF:</w:t>
      </w:r>
    </w:p>
    <w:p w14:paraId="26D86DE2" w14:textId="77777777" w:rsidR="00132822" w:rsidRPr="00B4600B" w:rsidRDefault="00132822" w:rsidP="00132822">
      <w:pPr>
        <w:pStyle w:val="B1"/>
      </w:pPr>
      <w:r w:rsidRPr="00B4600B">
        <w:t>-</w:t>
      </w:r>
      <w:r w:rsidRPr="00B4600B">
        <w:tab/>
        <w:t xml:space="preserve">The measurement distance defined for the DFF UE RF test method described in </w:t>
      </w:r>
      <w:r w:rsidRPr="00B4600B">
        <w:rPr>
          <w:lang w:eastAsia="ja-JP"/>
        </w:rPr>
        <w:t>B.2</w:t>
      </w:r>
      <w:r w:rsidRPr="00B4600B">
        <w:t>.2.4 applies.</w:t>
      </w:r>
    </w:p>
    <w:p w14:paraId="57FC385D" w14:textId="77777777" w:rsidR="00132822" w:rsidRPr="00B4600B" w:rsidRDefault="00132822" w:rsidP="00132822">
      <w:pPr>
        <w:pStyle w:val="B1"/>
      </w:pPr>
      <w:r w:rsidRPr="00B4600B">
        <w:t>-</w:t>
      </w:r>
      <w:r w:rsidRPr="00B4600B">
        <w:tab/>
        <w:t xml:space="preserve">A DFF measurement setup has the centre of the Quiet Zone (QZ) located at the centre of the rotational axes (of DUT and measurement antenna). For the RRM measurement baseline setup based on DFF, the vertices of the N probes have to be aligned to the resulting centre of the QZ. The centre of the QZ is taken as the reference point for MU definition for each probe. The same QZ size as for DFF UE RF test method described in </w:t>
      </w:r>
      <w:r w:rsidRPr="00B4600B">
        <w:rPr>
          <w:lang w:eastAsia="ja-JP"/>
        </w:rPr>
        <w:t>B.2.2.2</w:t>
      </w:r>
      <w:r w:rsidRPr="00B4600B">
        <w:t xml:space="preserve"> applies.</w:t>
      </w:r>
    </w:p>
    <w:p w14:paraId="020B29A5" w14:textId="77777777" w:rsidR="00132822" w:rsidRPr="00B4600B" w:rsidRDefault="00132822" w:rsidP="00132822">
      <w:r w:rsidRPr="00B4600B">
        <w:t>For RRM baseline measurement setup based on simplified DFF:</w:t>
      </w:r>
    </w:p>
    <w:p w14:paraId="01495AF7" w14:textId="77777777" w:rsidR="00132822" w:rsidRPr="00B4600B" w:rsidRDefault="00132822" w:rsidP="00132822">
      <w:pPr>
        <w:pStyle w:val="B1"/>
      </w:pPr>
      <w:r w:rsidRPr="00B4600B">
        <w:t>-</w:t>
      </w:r>
      <w:r w:rsidRPr="00B4600B">
        <w:tab/>
        <w:t xml:space="preserve">The measurement distance defined for the simplified DFF UE RF test method described in </w:t>
      </w:r>
      <w:r w:rsidRPr="00B4600B">
        <w:rPr>
          <w:lang w:eastAsia="ja-JP"/>
        </w:rPr>
        <w:t>B.2</w:t>
      </w:r>
      <w:r w:rsidRPr="00B4600B">
        <w:t>.3.4 applies.</w:t>
      </w:r>
    </w:p>
    <w:p w14:paraId="763355CD" w14:textId="77777777" w:rsidR="00132822" w:rsidRPr="00B4600B" w:rsidRDefault="00132822" w:rsidP="00132822">
      <w:pPr>
        <w:pStyle w:val="B1"/>
      </w:pPr>
      <w:r w:rsidRPr="00B4600B">
        <w:t>-</w:t>
      </w:r>
      <w:r w:rsidRPr="00B4600B">
        <w:tab/>
        <w:t xml:space="preserve">The same QZ size and definition as for simplified DFF UE RF test method described in </w:t>
      </w:r>
      <w:r w:rsidRPr="00B4600B">
        <w:rPr>
          <w:lang w:eastAsia="ja-JP"/>
        </w:rPr>
        <w:t>B.2.3.2</w:t>
      </w:r>
      <w:r w:rsidRPr="00B4600B">
        <w:t xml:space="preserve"> applies.</w:t>
      </w:r>
    </w:p>
    <w:p w14:paraId="2A6F806C" w14:textId="77777777" w:rsidR="00132822" w:rsidRPr="00B4600B" w:rsidRDefault="00132822" w:rsidP="00132822">
      <w:r w:rsidRPr="00B4600B">
        <w:t>For RRM baseline measurement setup based on IFF:</w:t>
      </w:r>
    </w:p>
    <w:p w14:paraId="129E65B6" w14:textId="77777777" w:rsidR="00132822" w:rsidRPr="00B4600B" w:rsidRDefault="00132822" w:rsidP="00132822">
      <w:pPr>
        <w:pStyle w:val="B1"/>
      </w:pPr>
      <w:r w:rsidRPr="00B4600B">
        <w:t>-</w:t>
      </w:r>
      <w:r w:rsidRPr="00B4600B">
        <w:tab/>
        <w:t xml:space="preserve">The measurement distance defined for the IFF UE RF test method described in </w:t>
      </w:r>
      <w:r w:rsidRPr="00B4600B">
        <w:rPr>
          <w:lang w:eastAsia="ja-JP"/>
        </w:rPr>
        <w:t>B.2.4.4</w:t>
      </w:r>
      <w:r w:rsidRPr="00B4600B">
        <w:t xml:space="preserve"> applies.</w:t>
      </w:r>
    </w:p>
    <w:p w14:paraId="61B0AC9D" w14:textId="77777777" w:rsidR="00132822" w:rsidRPr="00B4600B" w:rsidRDefault="00132822" w:rsidP="00132822">
      <w:pPr>
        <w:pStyle w:val="B1"/>
      </w:pPr>
      <w:r w:rsidRPr="00B4600B">
        <w:t>-</w:t>
      </w:r>
      <w:r w:rsidRPr="00B4600B">
        <w:tab/>
        <w:t xml:space="preserve">The Quiet Zone definition for the IFF UE RF test method described in </w:t>
      </w:r>
      <w:r w:rsidRPr="00B4600B">
        <w:rPr>
          <w:lang w:eastAsia="ja-JP"/>
        </w:rPr>
        <w:t>B.2.4.2</w:t>
      </w:r>
      <w:r w:rsidRPr="00B4600B">
        <w:t xml:space="preserve"> applies.</w:t>
      </w:r>
    </w:p>
    <w:p w14:paraId="51DAF766" w14:textId="77777777" w:rsidR="00132822" w:rsidRPr="00B4600B" w:rsidRDefault="00132822" w:rsidP="00132822">
      <w:r w:rsidRPr="00B4600B">
        <w:t>For RRM baseline measurement setup based on enhanced IFF:</w:t>
      </w:r>
    </w:p>
    <w:p w14:paraId="5851E144" w14:textId="77777777" w:rsidR="00132822" w:rsidRPr="00B4600B" w:rsidRDefault="00132822" w:rsidP="00132822">
      <w:pPr>
        <w:pStyle w:val="B1"/>
      </w:pPr>
      <w:r w:rsidRPr="00B4600B">
        <w:t>-</w:t>
      </w:r>
      <w:r w:rsidRPr="00B4600B">
        <w:tab/>
        <w:t xml:space="preserve">The measurement distance defined for the IFF UE RF test method described in </w:t>
      </w:r>
      <w:r w:rsidRPr="00B4600B">
        <w:rPr>
          <w:lang w:eastAsia="ja-JP"/>
        </w:rPr>
        <w:t>B.2.4.4</w:t>
      </w:r>
      <w:r w:rsidRPr="00B4600B">
        <w:t xml:space="preserve"> applies.</w:t>
      </w:r>
    </w:p>
    <w:p w14:paraId="583BC60B" w14:textId="77777777" w:rsidR="00132822" w:rsidRPr="00B4600B" w:rsidRDefault="00132822" w:rsidP="00132822">
      <w:pPr>
        <w:pStyle w:val="B1"/>
        <w:rPr>
          <w:lang w:eastAsia="ja-JP"/>
        </w:rPr>
      </w:pPr>
      <w:r w:rsidRPr="00B4600B">
        <w:t>-</w:t>
      </w:r>
      <w:r w:rsidRPr="00B4600B">
        <w:tab/>
        <w:t xml:space="preserve">An IFF measurement setup has the centre of the Quiet Zone (QZ) located at the centre of the rotational axes (of DUT). For the RRM measurement baseline setup based on IFF, the reflectors have to be aligned to transmit a plane wave to the resulting centre of the QZ. The centre of the QZ is taken as the reference point for MU definition for each reflector. The QZ is a sphere of radius R. The size of the QZ defined in </w:t>
      </w:r>
      <w:r w:rsidRPr="00B4600B">
        <w:rPr>
          <w:lang w:eastAsia="ja-JP"/>
        </w:rPr>
        <w:t>B.2.4.2</w:t>
      </w:r>
      <w:r w:rsidRPr="00B4600B">
        <w:t xml:space="preserve"> applies.</w:t>
      </w:r>
    </w:p>
    <w:p w14:paraId="082973C2" w14:textId="77777777" w:rsidR="00132822" w:rsidRPr="00B4600B" w:rsidRDefault="00132822" w:rsidP="00132822">
      <w:r w:rsidRPr="00B4600B">
        <w:t xml:space="preserve">For RRM baseline measurement setup based on </w:t>
      </w:r>
      <w:r w:rsidRPr="00B4600B">
        <w:rPr>
          <w:lang w:eastAsia="ja-JP"/>
        </w:rPr>
        <w:t>I</w:t>
      </w:r>
      <w:r w:rsidRPr="00B4600B">
        <w:t>FF</w:t>
      </w:r>
      <w:r w:rsidRPr="00B4600B">
        <w:rPr>
          <w:lang w:eastAsia="ja-JP"/>
        </w:rPr>
        <w:t>+DFF</w:t>
      </w:r>
      <w:r w:rsidRPr="00B4600B">
        <w:t>:</w:t>
      </w:r>
    </w:p>
    <w:p w14:paraId="394A9233" w14:textId="77777777" w:rsidR="00132822" w:rsidRPr="00B4600B" w:rsidRDefault="00132822" w:rsidP="00132822">
      <w:pPr>
        <w:pStyle w:val="B1"/>
        <w:rPr>
          <w:lang w:eastAsia="ja-JP"/>
        </w:rPr>
      </w:pPr>
      <w:r w:rsidRPr="00B4600B">
        <w:t>-</w:t>
      </w:r>
      <w:r w:rsidRPr="00B4600B">
        <w:tab/>
      </w:r>
      <w:r w:rsidRPr="00B4600B">
        <w:rPr>
          <w:lang w:eastAsia="ja-JP"/>
        </w:rPr>
        <w:t xml:space="preserve">For IFF </w:t>
      </w:r>
      <w:proofErr w:type="spellStart"/>
      <w:r w:rsidRPr="00B4600B">
        <w:rPr>
          <w:lang w:eastAsia="ja-JP"/>
        </w:rPr>
        <w:t>TRxPs</w:t>
      </w:r>
      <w:proofErr w:type="spellEnd"/>
      <w:r w:rsidRPr="00B4600B">
        <w:rPr>
          <w:lang w:eastAsia="ja-JP"/>
        </w:rPr>
        <w:t>, t</w:t>
      </w:r>
      <w:r w:rsidRPr="00B4600B">
        <w:t xml:space="preserve">he measurement distance defined for the IFF UE RF test method described in </w:t>
      </w:r>
      <w:r w:rsidRPr="00B4600B">
        <w:rPr>
          <w:lang w:eastAsia="ja-JP"/>
        </w:rPr>
        <w:t>B.2.4.4</w:t>
      </w:r>
      <w:r w:rsidRPr="00B4600B">
        <w:t xml:space="preserve"> applies.</w:t>
      </w:r>
    </w:p>
    <w:p w14:paraId="7CD77542" w14:textId="77777777" w:rsidR="00132822" w:rsidRPr="00B4600B" w:rsidRDefault="00132822" w:rsidP="00132822">
      <w:pPr>
        <w:pStyle w:val="B1"/>
        <w:rPr>
          <w:lang w:eastAsia="ja-JP"/>
        </w:rPr>
      </w:pPr>
      <w:r w:rsidRPr="00B4600B">
        <w:t>-</w:t>
      </w:r>
      <w:r w:rsidRPr="00B4600B">
        <w:tab/>
      </w:r>
      <w:r w:rsidRPr="00B4600B">
        <w:rPr>
          <w:lang w:eastAsia="ja-JP"/>
        </w:rPr>
        <w:t xml:space="preserve">For DFF </w:t>
      </w:r>
      <w:proofErr w:type="spellStart"/>
      <w:r w:rsidRPr="00B4600B">
        <w:rPr>
          <w:lang w:eastAsia="ja-JP"/>
        </w:rPr>
        <w:t>TRxPs</w:t>
      </w:r>
      <w:proofErr w:type="spellEnd"/>
      <w:r w:rsidRPr="00B4600B">
        <w:rPr>
          <w:lang w:eastAsia="ja-JP"/>
        </w:rPr>
        <w:t>, t</w:t>
      </w:r>
      <w:r w:rsidRPr="00B4600B">
        <w:t xml:space="preserve">he measurement distance defined for the </w:t>
      </w:r>
      <w:r w:rsidRPr="00B4600B">
        <w:rPr>
          <w:lang w:eastAsia="ja-JP"/>
        </w:rPr>
        <w:t>D</w:t>
      </w:r>
      <w:r w:rsidRPr="00B4600B">
        <w:t xml:space="preserve">FF UE RF test method described in </w:t>
      </w:r>
      <w:r w:rsidRPr="00B4600B">
        <w:rPr>
          <w:lang w:eastAsia="ja-JP"/>
        </w:rPr>
        <w:t>B.2.2.4</w:t>
      </w:r>
      <w:r w:rsidRPr="00B4600B">
        <w:t xml:space="preserve"> applies.</w:t>
      </w:r>
    </w:p>
    <w:p w14:paraId="70BA50CC" w14:textId="77777777" w:rsidR="00132822" w:rsidRPr="00B4600B" w:rsidRDefault="00132822" w:rsidP="00132822">
      <w:pPr>
        <w:pStyle w:val="B1"/>
        <w:rPr>
          <w:lang w:eastAsia="ja-JP"/>
        </w:rPr>
      </w:pPr>
      <w:r w:rsidRPr="00B4600B">
        <w:t>-</w:t>
      </w:r>
      <w:r w:rsidRPr="00B4600B">
        <w:tab/>
        <w:t>An IFF</w:t>
      </w:r>
      <w:r w:rsidRPr="00B4600B">
        <w:rPr>
          <w:lang w:eastAsia="ja-JP"/>
        </w:rPr>
        <w:t>+DFF</w:t>
      </w:r>
      <w:r w:rsidRPr="00B4600B">
        <w:t xml:space="preserve"> measurement setup has the centre of the Quiet Zone (QZ) located at the centre of the rotational axes (of DUT). For the RRM measurement baseline setup based on IFF</w:t>
      </w:r>
      <w:r w:rsidRPr="00B4600B">
        <w:rPr>
          <w:lang w:eastAsia="ja-JP"/>
        </w:rPr>
        <w:t>+DFF</w:t>
      </w:r>
      <w:r w:rsidRPr="00B4600B">
        <w:t xml:space="preserve">, </w:t>
      </w:r>
      <w:r w:rsidRPr="00B4600B">
        <w:rPr>
          <w:lang w:eastAsia="ja-JP"/>
        </w:rPr>
        <w:t>IFF</w:t>
      </w:r>
      <w:r w:rsidRPr="00B4600B">
        <w:t xml:space="preserve"> reflectors have to be aligned </w:t>
      </w:r>
      <w:r w:rsidRPr="00B4600B">
        <w:lastRenderedPageBreak/>
        <w:t>to transmit a plane wave to the resulting centre of the QZ</w:t>
      </w:r>
      <w:r w:rsidRPr="00B4600B">
        <w:rPr>
          <w:lang w:eastAsia="ja-JP"/>
        </w:rPr>
        <w:t xml:space="preserve">, and </w:t>
      </w:r>
      <w:r w:rsidRPr="00B4600B">
        <w:t>the vertices of the</w:t>
      </w:r>
      <w:r w:rsidRPr="00B4600B">
        <w:rPr>
          <w:lang w:eastAsia="ja-JP"/>
        </w:rPr>
        <w:t xml:space="preserve"> DFF </w:t>
      </w:r>
      <w:r w:rsidRPr="00B4600B">
        <w:t>probes</w:t>
      </w:r>
      <w:r w:rsidRPr="00B4600B">
        <w:rPr>
          <w:lang w:eastAsia="ja-JP"/>
        </w:rPr>
        <w:t xml:space="preserve"> </w:t>
      </w:r>
      <w:r w:rsidRPr="00B4600B">
        <w:t>have to be aligned to the resulting centre of the QZ. The centre of the QZ is taken as the reference point for MU definition for each reflector</w:t>
      </w:r>
      <w:r w:rsidRPr="00B4600B">
        <w:rPr>
          <w:lang w:eastAsia="ja-JP"/>
        </w:rPr>
        <w:t xml:space="preserve"> or probe</w:t>
      </w:r>
      <w:r w:rsidRPr="00B4600B">
        <w:t xml:space="preserve">. The QZ is a sphere of radius R. The size of the QZ defined in </w:t>
      </w:r>
      <w:r w:rsidRPr="00B4600B">
        <w:rPr>
          <w:lang w:eastAsia="ja-JP"/>
        </w:rPr>
        <w:t>B.2.4.2</w:t>
      </w:r>
      <w:r w:rsidRPr="00B4600B">
        <w:t xml:space="preserve"> applies</w:t>
      </w:r>
      <w:r w:rsidRPr="00B4600B">
        <w:rPr>
          <w:lang w:eastAsia="ja-JP"/>
        </w:rPr>
        <w:t xml:space="preserve"> for IFF </w:t>
      </w:r>
      <w:proofErr w:type="spellStart"/>
      <w:r w:rsidRPr="00B4600B">
        <w:rPr>
          <w:lang w:eastAsia="ja-JP"/>
        </w:rPr>
        <w:t>TRxPs</w:t>
      </w:r>
      <w:proofErr w:type="spellEnd"/>
      <w:r w:rsidRPr="00B4600B">
        <w:rPr>
          <w:lang w:eastAsia="ja-JP"/>
        </w:rPr>
        <w:t xml:space="preserve"> and B.2.2.2 for DFF </w:t>
      </w:r>
      <w:proofErr w:type="spellStart"/>
      <w:r w:rsidRPr="00B4600B">
        <w:rPr>
          <w:lang w:eastAsia="ja-JP"/>
        </w:rPr>
        <w:t>TRxPs</w:t>
      </w:r>
      <w:proofErr w:type="spellEnd"/>
      <w:r w:rsidRPr="00B4600B">
        <w:t>.</w:t>
      </w:r>
    </w:p>
    <w:p w14:paraId="36BA8AA3" w14:textId="77777777" w:rsidR="00132822" w:rsidRPr="00B4600B" w:rsidRDefault="00132822" w:rsidP="00132822">
      <w:pPr>
        <w:pStyle w:val="Heading5"/>
        <w:rPr>
          <w:lang w:eastAsia="ja-JP"/>
        </w:rPr>
      </w:pPr>
      <w:bookmarkStart w:id="6" w:name="_Toc27749917"/>
      <w:r w:rsidRPr="00B4600B">
        <w:rPr>
          <w:lang w:eastAsia="ja-JP"/>
        </w:rPr>
        <w:t>7.1.3.2.4</w:t>
      </w:r>
      <w:r w:rsidRPr="00B4600B">
        <w:rPr>
          <w:lang w:eastAsia="ja-JP"/>
        </w:rPr>
        <w:tab/>
        <w:t>Quality of the quiet zone</w:t>
      </w:r>
      <w:bookmarkEnd w:id="6"/>
    </w:p>
    <w:p w14:paraId="2D6551AD" w14:textId="77777777" w:rsidR="00132822" w:rsidRPr="00B4600B" w:rsidRDefault="00132822" w:rsidP="00132822">
      <w:r w:rsidRPr="00B4600B">
        <w:t xml:space="preserve">For RRM, the quality of the quiet zone validation defined in Annex O of TS 38.521-2 [15] needs to assess only the single-directional EIRP and EIS metrics. For measurement setups with multiple probes, the </w:t>
      </w:r>
      <w:proofErr w:type="spellStart"/>
      <w:r w:rsidRPr="00B4600B">
        <w:t>QoQZ</w:t>
      </w:r>
      <w:proofErr w:type="spellEnd"/>
      <w:r w:rsidRPr="00B4600B">
        <w:t xml:space="preserve"> procedure needs to be performed with all probes present </w:t>
      </w:r>
      <w:proofErr w:type="gramStart"/>
      <w:r w:rsidRPr="00B4600B">
        <w:t>and in the conditions</w:t>
      </w:r>
      <w:proofErr w:type="gramEnd"/>
      <w:r w:rsidRPr="00B4600B">
        <w:t xml:space="preserve"> used for RRM testing.</w:t>
      </w:r>
    </w:p>
    <w:p w14:paraId="22FB381C" w14:textId="77777777" w:rsidR="00132822" w:rsidRPr="00B4600B" w:rsidRDefault="00132822" w:rsidP="00132822">
      <w:r w:rsidRPr="00B4600B">
        <w:t xml:space="preserve">The quality of the quiet zone for the RRM measurement setup based on DFF is described in B.2.2.3. The </w:t>
      </w:r>
      <w:proofErr w:type="spellStart"/>
      <w:r w:rsidRPr="00B4600B">
        <w:t>QoQZ</w:t>
      </w:r>
      <w:proofErr w:type="spellEnd"/>
      <w:r w:rsidRPr="00B4600B">
        <w:t xml:space="preserve"> validation needs to be performed only with the reference probe P0.</w:t>
      </w:r>
    </w:p>
    <w:p w14:paraId="1AA450FB" w14:textId="77777777" w:rsidR="00132822" w:rsidRPr="00B4600B" w:rsidRDefault="00132822" w:rsidP="00132822">
      <w:r w:rsidRPr="00B4600B">
        <w:t>The quality of the quiet zone for the RRM measurement setup based on simplified DFF is described in B.2.3.3.</w:t>
      </w:r>
    </w:p>
    <w:p w14:paraId="2CC3799D" w14:textId="77777777" w:rsidR="00132822" w:rsidRPr="00B4600B" w:rsidRDefault="00132822" w:rsidP="00132822">
      <w:r w:rsidRPr="00B4600B">
        <w:t>The quality of the quiet zone for the RRM measurement setup based on IFF is described in B.2.4.3.</w:t>
      </w:r>
    </w:p>
    <w:p w14:paraId="621D3A00" w14:textId="77777777" w:rsidR="00132822" w:rsidRPr="00B4600B" w:rsidRDefault="00132822" w:rsidP="00132822">
      <w:r w:rsidRPr="00B4600B">
        <w:t xml:space="preserve">The quality of the quiet zone for the RRM measurement setup based on enhanced IFF is described in B.2.4.3. The </w:t>
      </w:r>
      <w:proofErr w:type="spellStart"/>
      <w:r w:rsidRPr="00B4600B">
        <w:t>QoQZ</w:t>
      </w:r>
      <w:proofErr w:type="spellEnd"/>
      <w:r w:rsidRPr="00B4600B">
        <w:t xml:space="preserve"> validation needs to be performed only with the reference reflector, P0, if same sized IFF reflectors are </w:t>
      </w:r>
      <w:proofErr w:type="gramStart"/>
      <w:r w:rsidRPr="00B4600B">
        <w:t>used..</w:t>
      </w:r>
      <w:proofErr w:type="gramEnd"/>
    </w:p>
    <w:p w14:paraId="1646F429" w14:textId="77777777" w:rsidR="00132822" w:rsidRPr="00B4600B" w:rsidRDefault="00132822" w:rsidP="00132822">
      <w:pPr>
        <w:rPr>
          <w:lang w:eastAsia="ja-JP"/>
        </w:rPr>
      </w:pPr>
      <w:r w:rsidRPr="00B4600B">
        <w:t xml:space="preserve">The quality of the quiet zone for the RRM measurement setup based on </w:t>
      </w:r>
      <w:r w:rsidRPr="00B4600B">
        <w:rPr>
          <w:lang w:eastAsia="ja-JP"/>
        </w:rPr>
        <w:t>IFF+DFF</w:t>
      </w:r>
      <w:r w:rsidRPr="00B4600B">
        <w:t xml:space="preserve"> is described in B.2.4.3 for IFF probes and in B.2.2.3 for DFF probes. The </w:t>
      </w:r>
      <w:proofErr w:type="spellStart"/>
      <w:r w:rsidRPr="00B4600B">
        <w:t>QoQZ</w:t>
      </w:r>
      <w:proofErr w:type="spellEnd"/>
      <w:r w:rsidRPr="00B4600B">
        <w:t xml:space="preserve"> validation needs to be performed only with the one probe among all DFF probes and one probe among all IFF probes.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B42C5" w14:textId="77777777" w:rsidR="00FC7974" w:rsidRDefault="00FC7974">
      <w:r>
        <w:separator/>
      </w:r>
    </w:p>
  </w:endnote>
  <w:endnote w:type="continuationSeparator" w:id="0">
    <w:p w14:paraId="7C372FB5" w14:textId="77777777" w:rsidR="00FC7974" w:rsidRDefault="00FC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EF57A" w14:textId="77777777" w:rsidR="00FC7974" w:rsidRDefault="00FC7974">
      <w:r>
        <w:separator/>
      </w:r>
    </w:p>
  </w:footnote>
  <w:footnote w:type="continuationSeparator" w:id="0">
    <w:p w14:paraId="5871F82C" w14:textId="77777777" w:rsidR="00FC7974" w:rsidRDefault="00FC7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822"/>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25B8"/>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35EA8"/>
    <w:rsid w:val="00D50255"/>
    <w:rsid w:val="00D66520"/>
    <w:rsid w:val="00D91817"/>
    <w:rsid w:val="00DE34CF"/>
    <w:rsid w:val="00E13F3D"/>
    <w:rsid w:val="00E34898"/>
    <w:rsid w:val="00E3586F"/>
    <w:rsid w:val="00EB09B7"/>
    <w:rsid w:val="00EE7D7C"/>
    <w:rsid w:val="00F25D98"/>
    <w:rsid w:val="00F300FB"/>
    <w:rsid w:val="00FB6386"/>
    <w:rsid w:val="00FC79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2Char1">
    <w:name w:val="B2 Char1"/>
    <w:link w:val="B2"/>
    <w:rsid w:val="00132822"/>
    <w:rPr>
      <w:rFonts w:ascii="Times New Roman" w:hAnsi="Times New Roman"/>
      <w:lang w:val="en-GB" w:eastAsia="en-US"/>
    </w:rPr>
  </w:style>
  <w:style w:type="character" w:customStyle="1" w:styleId="B1Char1">
    <w:name w:val="B1 Char1"/>
    <w:link w:val="B1"/>
    <w:qFormat/>
    <w:rsid w:val="00132822"/>
    <w:rPr>
      <w:rFonts w:ascii="Times New Roman" w:hAnsi="Times New Roman"/>
      <w:lang w:val="en-GB" w:eastAsia="en-US"/>
    </w:rPr>
  </w:style>
  <w:style w:type="character" w:customStyle="1" w:styleId="B1Char">
    <w:name w:val="B1 Char"/>
    <w:rsid w:val="00132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89155-768C-4FA5-885D-2D922E8E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1508</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2020-02-03T08:32:00Z</dcterms:created>
  <dcterms:modified xsi:type="dcterms:W3CDTF">2021-02-08T12:06:00Z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